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53" w:rsidRDefault="00BD493C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353.7pt;margin-top:14.9pt;width:106.2pt;height:54pt;z-index:2" adj="10594" fillcolor="red" strokeweight="1.5pt">
            <v:shadow on="t" color="blue" offset="0,-1pt" offset2="12pt,10pt"/>
            <v:textpath style="font-family:&quot;PosterBodoni BT&quot;;v-text-kern:t" trim="t" fitpath="t" string="MECACOTE"/>
          </v:shape>
        </w:pict>
      </w:r>
      <w:r>
        <w:rPr>
          <w:rFonts w:ascii="Comic Sans MS" w:hAnsi="Comic Sans MS"/>
          <w:noProof/>
          <w:sz w:val="24"/>
        </w:rPr>
        <w:pict>
          <v:oval id="_x0000_s1026" style="position:absolute;margin-left:317.7pt;margin-top:5.9pt;width:183.6pt;height:1in;z-index:1" fillcolor="yellow" strokeweight="2.25pt">
            <v:shadow on="t" offset="9pt,-6pt" offset2="6pt"/>
          </v:oval>
        </w:pict>
      </w:r>
      <w:r w:rsidRPr="00BD493C">
        <w:rPr>
          <w:rFonts w:ascii="Comic Sans MS" w:hAnsi="Comic Sans MS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05.75pt">
            <v:imagedata r:id="rId7" o:title="logo60_IMG"/>
          </v:shape>
        </w:pict>
      </w:r>
      <w:r w:rsidR="000635A4">
        <w:rPr>
          <w:rFonts w:ascii="Comic Sans MS" w:hAnsi="Comic Sans MS"/>
          <w:sz w:val="24"/>
        </w:rPr>
        <w:t xml:space="preserve"> </w:t>
      </w:r>
      <w:r w:rsidRPr="00BD493C">
        <w:rPr>
          <w:rFonts w:ascii="Comic Sans MS" w:hAnsi="Comic Sans MS"/>
          <w:sz w:val="24"/>
        </w:rPr>
        <w:pict>
          <v:shape id="_x0000_i1026" type="#_x0000_t75" style="width:124.5pt;height:97.5pt">
            <v:imagedata r:id="rId8" o:title="SportNet"/>
          </v:shape>
        </w:pict>
      </w:r>
      <w:r w:rsidRPr="00BD493C">
        <w:rPr>
          <w:rFonts w:ascii="Comic Sans MS" w:hAnsi="Comic Sans MS"/>
          <w:sz w:val="24"/>
        </w:rPr>
        <w:pict>
          <v:shape id="_x0000_i1027" type="#_x0000_t75" style="width:113.25pt;height:113.25pt">
            <v:imagedata r:id="rId9" o:title="ISO9001"/>
          </v:shape>
        </w:pict>
      </w:r>
      <w:r w:rsidR="00C71953">
        <w:rPr>
          <w:rFonts w:ascii="Comic Sans MS" w:hAnsi="Comic Sans MS"/>
          <w:sz w:val="24"/>
        </w:rPr>
        <w:tab/>
      </w:r>
    </w:p>
    <w:p w:rsidR="00C71953" w:rsidRDefault="00C71953">
      <w:pPr>
        <w:rPr>
          <w:rFonts w:ascii="Comic Sans MS" w:hAnsi="Comic Sans MS"/>
          <w:sz w:val="24"/>
        </w:rPr>
      </w:pPr>
    </w:p>
    <w:p w:rsidR="002F393B" w:rsidRDefault="002F393B">
      <w:pPr>
        <w:rPr>
          <w:rFonts w:ascii="Comic Sans MS" w:hAnsi="Comic Sans MS"/>
          <w:sz w:val="24"/>
        </w:rPr>
      </w:pPr>
    </w:p>
    <w:p w:rsidR="002F393B" w:rsidRDefault="004A48EA" w:rsidP="004A48EA">
      <w:pPr>
        <w:jc w:val="center"/>
        <w:rPr>
          <w:rFonts w:ascii="Arial" w:hAnsi="Arial" w:cs="Arial"/>
          <w:sz w:val="24"/>
        </w:rPr>
      </w:pPr>
      <w:r w:rsidRPr="004A48EA">
        <w:rPr>
          <w:rFonts w:ascii="Arial" w:hAnsi="Arial" w:cs="Arial"/>
          <w:sz w:val="24"/>
        </w:rPr>
        <w:t xml:space="preserve">DOSSIER </w:t>
      </w:r>
      <w:r>
        <w:rPr>
          <w:rFonts w:ascii="Arial" w:hAnsi="Arial" w:cs="Arial"/>
          <w:sz w:val="24"/>
        </w:rPr>
        <w:t xml:space="preserve"> POUR IDENTIFICATION CHAUSSURES  PIEDS</w:t>
      </w:r>
    </w:p>
    <w:p w:rsidR="00510B94" w:rsidRDefault="00510B94" w:rsidP="004A48EA">
      <w:pPr>
        <w:jc w:val="center"/>
        <w:rPr>
          <w:rFonts w:ascii="Arial" w:hAnsi="Arial" w:cs="Arial"/>
          <w:sz w:val="24"/>
        </w:rPr>
      </w:pPr>
    </w:p>
    <w:p w:rsidR="00510B94" w:rsidRDefault="00510B9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Il faut donner les  informations suivantes :</w:t>
      </w:r>
    </w:p>
    <w:p w:rsidR="00510B94" w:rsidRDefault="00510B94" w:rsidP="00510B94">
      <w:pPr>
        <w:rPr>
          <w:rFonts w:ascii="Arial" w:hAnsi="Arial" w:cs="Arial"/>
          <w:sz w:val="24"/>
        </w:rPr>
      </w:pPr>
    </w:p>
    <w:p w:rsidR="00510B94" w:rsidRDefault="00510B9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NOM :</w:t>
      </w:r>
    </w:p>
    <w:p w:rsidR="00510B94" w:rsidRDefault="00510B9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Adresse mail :</w:t>
      </w:r>
    </w:p>
    <w:p w:rsidR="00510B94" w:rsidRDefault="00510B94" w:rsidP="00510B94">
      <w:pPr>
        <w:rPr>
          <w:rFonts w:ascii="Arial" w:hAnsi="Arial" w:cs="Arial"/>
          <w:sz w:val="24"/>
        </w:rPr>
      </w:pPr>
    </w:p>
    <w:p w:rsidR="00510B94" w:rsidRDefault="00510B9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Marque </w:t>
      </w:r>
      <w:r w:rsidR="00835F14">
        <w:rPr>
          <w:rFonts w:ascii="Arial" w:hAnsi="Arial" w:cs="Arial"/>
          <w:sz w:val="24"/>
        </w:rPr>
        <w:t>de chaussure</w:t>
      </w:r>
      <w:r>
        <w:rPr>
          <w:rFonts w:ascii="Arial" w:hAnsi="Arial" w:cs="Arial"/>
          <w:sz w:val="24"/>
        </w:rPr>
        <w:t xml:space="preserve"> </w:t>
      </w:r>
      <w:r w:rsidR="00835F14">
        <w:rPr>
          <w:rFonts w:ascii="Arial" w:hAnsi="Arial" w:cs="Arial"/>
          <w:sz w:val="24"/>
        </w:rPr>
        <w:t xml:space="preserve"> :</w:t>
      </w:r>
    </w:p>
    <w:p w:rsidR="00835F14" w:rsidRDefault="00835F14" w:rsidP="00510B94">
      <w:pPr>
        <w:rPr>
          <w:rFonts w:ascii="Arial" w:hAnsi="Arial" w:cs="Arial"/>
          <w:sz w:val="24"/>
        </w:rPr>
      </w:pP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Modèle :</w:t>
      </w:r>
    </w:p>
    <w:p w:rsidR="00D22AF7" w:rsidRDefault="00D22AF7" w:rsidP="00510B94">
      <w:pPr>
        <w:rPr>
          <w:rFonts w:ascii="Arial" w:hAnsi="Arial" w:cs="Arial"/>
          <w:sz w:val="24"/>
        </w:rPr>
      </w:pP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Pointure :</w:t>
      </w:r>
    </w:p>
    <w:p w:rsidR="00835F14" w:rsidRDefault="00835F14" w:rsidP="00510B94">
      <w:pPr>
        <w:rPr>
          <w:rFonts w:ascii="Arial" w:hAnsi="Arial" w:cs="Arial"/>
          <w:sz w:val="24"/>
        </w:rPr>
      </w:pP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totale :</w:t>
      </w:r>
      <w:r w:rsidR="00D22AF7">
        <w:rPr>
          <w:rFonts w:ascii="Arial" w:hAnsi="Arial" w:cs="Arial"/>
          <w:sz w:val="24"/>
        </w:rPr>
        <w:t>=</w:t>
      </w: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bout chaussure bout semelle AV :</w:t>
      </w:r>
      <w:r w:rsidR="00D22AF7">
        <w:rPr>
          <w:rFonts w:ascii="Arial" w:hAnsi="Arial" w:cs="Arial"/>
          <w:sz w:val="24"/>
        </w:rPr>
        <w:t>=</w:t>
      </w: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semelle :</w:t>
      </w:r>
      <w:r w:rsidR="00D22AF7">
        <w:rPr>
          <w:rFonts w:ascii="Arial" w:hAnsi="Arial" w:cs="Arial"/>
          <w:sz w:val="24"/>
        </w:rPr>
        <w:t>=</w:t>
      </w: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bout chaussure bout semelle AR :</w:t>
      </w:r>
      <w:r w:rsidR="00D22AF7">
        <w:rPr>
          <w:rFonts w:ascii="Arial" w:hAnsi="Arial" w:cs="Arial"/>
          <w:sz w:val="24"/>
        </w:rPr>
        <w:t>=</w:t>
      </w:r>
    </w:p>
    <w:p w:rsidR="00835F14" w:rsidRDefault="00835F14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Talon Virtuel ( mettre la chaussure a plat ) </w:t>
      </w:r>
      <w:r w:rsidR="00D22AF7">
        <w:rPr>
          <w:rFonts w:ascii="Arial" w:hAnsi="Arial" w:cs="Arial"/>
          <w:sz w:val="24"/>
        </w:rPr>
        <w:t>:=</w:t>
      </w: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Position du premier trou de fixation/bout AV de la semelle:=</w:t>
      </w:r>
    </w:p>
    <w:p w:rsidR="00D22AF7" w:rsidRDefault="00D22AF7" w:rsidP="00510B94">
      <w:pPr>
        <w:rPr>
          <w:rFonts w:ascii="Arial" w:hAnsi="Arial" w:cs="Arial"/>
          <w:sz w:val="24"/>
        </w:rPr>
      </w:pP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 plus enlevez la semelle interne et donner sa longueur et sa largeur  :</w:t>
      </w: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 =                                         l =</w:t>
      </w:r>
    </w:p>
    <w:p w:rsidR="00D22AF7" w:rsidRDefault="00D22AF7" w:rsidP="00510B94">
      <w:pPr>
        <w:rPr>
          <w:rFonts w:ascii="Arial" w:hAnsi="Arial" w:cs="Arial"/>
          <w:sz w:val="24"/>
        </w:rPr>
      </w:pP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totale du pied :=</w:t>
      </w: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Longueur du premier méta  ( articulation gros orteil )=</w:t>
      </w:r>
    </w:p>
    <w:p w:rsidR="00D22AF7" w:rsidRDefault="00D22AF7" w:rsidP="00510B94">
      <w:pPr>
        <w:rPr>
          <w:rFonts w:ascii="Arial" w:hAnsi="Arial" w:cs="Arial"/>
          <w:sz w:val="24"/>
        </w:rPr>
      </w:pPr>
    </w:p>
    <w:p w:rsidR="00D22AF7" w:rsidRDefault="00D22AF7" w:rsidP="00510B9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Comme convenu je vous communiquerai l'engagement de vos cales depuis le bout de la semelle jusqu'à l'axe de la cale .</w:t>
      </w:r>
    </w:p>
    <w:p w:rsidR="00835F14" w:rsidRDefault="00835F14" w:rsidP="00510B94">
      <w:pPr>
        <w:rPr>
          <w:rFonts w:ascii="Arial" w:hAnsi="Arial" w:cs="Arial"/>
          <w:sz w:val="24"/>
        </w:rPr>
      </w:pPr>
    </w:p>
    <w:p w:rsidR="00510B94" w:rsidRDefault="00510B94" w:rsidP="004A48EA">
      <w:pPr>
        <w:jc w:val="center"/>
        <w:rPr>
          <w:rFonts w:ascii="Arial" w:hAnsi="Arial" w:cs="Arial"/>
          <w:sz w:val="24"/>
        </w:rPr>
      </w:pPr>
    </w:p>
    <w:p w:rsidR="00510B94" w:rsidRPr="004A48EA" w:rsidRDefault="00F65C96" w:rsidP="004A48EA">
      <w:pPr>
        <w:jc w:val="center"/>
        <w:rPr>
          <w:rFonts w:ascii="Arial" w:hAnsi="Arial" w:cs="Arial"/>
          <w:sz w:val="24"/>
        </w:rPr>
      </w:pPr>
      <w:r w:rsidRPr="00BD493C">
        <w:rPr>
          <w:rFonts w:ascii="Arial" w:hAnsi="Arial" w:cs="Arial"/>
          <w:sz w:val="24"/>
        </w:rPr>
        <w:lastRenderedPageBreak/>
        <w:pict>
          <v:shape id="_x0000_i1028" type="#_x0000_t75" style="width:516.75pt;height:690pt">
            <v:imagedata r:id="rId10" o:title="CHAUSSURE "/>
          </v:shape>
        </w:pict>
      </w:r>
    </w:p>
    <w:sectPr w:rsidR="00510B94" w:rsidRPr="004A48EA" w:rsidSect="008722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991" w:bottom="1417" w:left="567" w:header="720" w:footer="13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8E0" w:rsidRDefault="003468E0">
      <w:r>
        <w:separator/>
      </w:r>
    </w:p>
  </w:endnote>
  <w:endnote w:type="continuationSeparator" w:id="0">
    <w:p w:rsidR="003468E0" w:rsidRDefault="0034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urich 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urich Lt BT">
    <w:panose1 w:val="020B0403020202030204"/>
    <w:charset w:val="00"/>
    <w:family w:val="swiss"/>
    <w:pitch w:val="variable"/>
    <w:sig w:usb0="00000087" w:usb1="00000000" w:usb2="00000000" w:usb3="00000000" w:csb0="0000001B" w:csb1="00000000"/>
  </w:font>
  <w:font w:name="Zurich Blk BT">
    <w:panose1 w:val="020B08040305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6" w:rsidRDefault="00F65C9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953" w:rsidRDefault="00C71953">
    <w:pPr>
      <w:pStyle w:val="Pieddepage"/>
      <w:jc w:val="center"/>
      <w:rPr>
        <w:rFonts w:ascii="Zurich Ex BT" w:hAnsi="Zurich Ex BT"/>
        <w:b/>
      </w:rPr>
    </w:pPr>
    <w:r>
      <w:rPr>
        <w:rFonts w:ascii="Zurich Ex BT" w:hAnsi="Zurich Ex BT"/>
        <w:b/>
      </w:rPr>
      <w:t>ZA La MORANDIERE – RUE GALILEE-- 33 185 LE HAILLAN - FRANCE</w:t>
    </w:r>
  </w:p>
  <w:p w:rsidR="00C71953" w:rsidRDefault="00C71953">
    <w:pPr>
      <w:pStyle w:val="Pieddepage"/>
      <w:jc w:val="center"/>
      <w:rPr>
        <w:rFonts w:ascii="Zurich Ex BT" w:hAnsi="Zurich Ex BT"/>
        <w:b/>
      </w:rPr>
    </w:pPr>
    <w:r>
      <w:rPr>
        <w:rFonts w:ascii="Zurich Ex BT" w:hAnsi="Zurich Ex BT"/>
        <w:b/>
      </w:rPr>
      <w:t>Tél. HB : (33) 05 56 34 35 22 Fax ( 33 ) 05 56 55 93 54 Portable 06 855 37 563</w:t>
    </w:r>
  </w:p>
  <w:p w:rsidR="00C71953" w:rsidRDefault="00C71953">
    <w:pPr>
      <w:pStyle w:val="Pieddepage"/>
      <w:jc w:val="center"/>
      <w:rPr>
        <w:rFonts w:ascii="Zurich Ex BT" w:hAnsi="Zurich Ex BT"/>
        <w:b/>
      </w:rPr>
    </w:pPr>
    <w:r>
      <w:rPr>
        <w:rFonts w:ascii="Zurich Ex BT" w:hAnsi="Zurich Ex BT"/>
        <w:b/>
        <w:color w:val="0000FF"/>
      </w:rPr>
      <w:t>Email</w:t>
    </w:r>
    <w:r>
      <w:rPr>
        <w:rFonts w:ascii="Zurich Ex BT" w:hAnsi="Zurich Ex BT"/>
        <w:b/>
      </w:rPr>
      <w:t xml:space="preserve"> </w:t>
    </w:r>
    <w:r w:rsidRPr="00F65C96">
      <w:rPr>
        <w:rFonts w:ascii="Zurich Lt BT" w:hAnsi="Zurich Lt BT"/>
        <w:color w:val="1F497D" w:themeColor="text2"/>
        <w:sz w:val="24"/>
        <w:szCs w:val="24"/>
      </w:rPr>
      <w:t xml:space="preserve">: </w:t>
    </w:r>
    <w:r w:rsidR="00F65C96" w:rsidRPr="00F65C96">
      <w:rPr>
        <w:rFonts w:ascii="Zurich Blk BT" w:hAnsi="Zurich Blk BT"/>
        <w:color w:val="1F497D" w:themeColor="text2"/>
        <w:sz w:val="24"/>
        <w:szCs w:val="24"/>
      </w:rPr>
      <w:t>be.mecacote@gmail.com</w:t>
    </w:r>
  </w:p>
  <w:p w:rsidR="00C71953" w:rsidRDefault="00C71953" w:rsidP="000635A4">
    <w:pPr>
      <w:pStyle w:val="Pieddepage"/>
      <w:jc w:val="center"/>
      <w:rPr>
        <w:rFonts w:ascii="Comic Sans MS" w:hAnsi="Comic Sans MS"/>
        <w:b/>
      </w:rPr>
    </w:pPr>
    <w:r>
      <w:rPr>
        <w:rFonts w:ascii="Zurich Ex BT" w:hAnsi="Zurich Ex BT"/>
        <w:b/>
        <w:color w:val="0000FF"/>
      </w:rPr>
      <w:t>Site</w:t>
    </w:r>
    <w:r>
      <w:rPr>
        <w:rFonts w:ascii="Zurich Ex BT" w:hAnsi="Zurich Ex BT"/>
        <w:b/>
      </w:rPr>
      <w:t xml:space="preserve"> </w:t>
    </w:r>
    <w:hyperlink r:id="rId1" w:history="1">
      <w:r w:rsidR="000635A4" w:rsidRPr="00E3634E">
        <w:rPr>
          <w:rStyle w:val="Lienhypertexte"/>
          <w:rFonts w:ascii="Zurich Ex BT" w:hAnsi="Zurich Ex BT"/>
          <w:b/>
        </w:rPr>
        <w:t>http://www.mecacote.com</w:t>
      </w:r>
    </w:hyperlink>
    <w:r w:rsidR="000635A4">
      <w:rPr>
        <w:rFonts w:ascii="Zurich Ex BT" w:hAnsi="Zurich Ex BT"/>
        <w:b/>
      </w:rPr>
      <w:t xml:space="preserve">    </w:t>
    </w:r>
    <w:r w:rsidR="00BD493C" w:rsidRPr="000635A4">
      <w:rPr>
        <w:rFonts w:ascii="Zurich Ex BT" w:hAnsi="Zurich Ex BT"/>
        <w:bCs/>
        <w:i/>
        <w:iCs/>
      </w:rPr>
      <w:fldChar w:fldCharType="begin"/>
    </w:r>
    <w:r w:rsidR="000635A4" w:rsidRPr="000635A4">
      <w:rPr>
        <w:rFonts w:ascii="Zurich Ex BT" w:hAnsi="Zurich Ex BT"/>
        <w:bCs/>
        <w:i/>
        <w:iCs/>
      </w:rPr>
      <w:instrText xml:space="preserve"> FILENAME \p </w:instrText>
    </w:r>
    <w:r w:rsidR="00BD493C" w:rsidRPr="000635A4">
      <w:rPr>
        <w:rFonts w:ascii="Zurich Ex BT" w:hAnsi="Zurich Ex BT"/>
        <w:bCs/>
        <w:i/>
        <w:iCs/>
      </w:rPr>
      <w:fldChar w:fldCharType="separate"/>
    </w:r>
    <w:r w:rsidR="00F65C96">
      <w:rPr>
        <w:rFonts w:ascii="Zurich Ex BT" w:hAnsi="Zurich Ex BT"/>
        <w:bCs/>
        <w:i/>
        <w:iCs/>
        <w:noProof/>
      </w:rPr>
      <w:t>C:\Documents and Settings\VINCENT\Bureau\DOS_CHAUSSURES_PIEDL.docx</w:t>
    </w:r>
    <w:r w:rsidR="00BD493C" w:rsidRPr="000635A4">
      <w:rPr>
        <w:rFonts w:ascii="Zurich Ex BT" w:hAnsi="Zurich Ex BT"/>
        <w:bCs/>
        <w:i/>
        <w:i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6" w:rsidRDefault="00F65C9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8E0" w:rsidRDefault="003468E0">
      <w:r>
        <w:separator/>
      </w:r>
    </w:p>
  </w:footnote>
  <w:footnote w:type="continuationSeparator" w:id="0">
    <w:p w:rsidR="003468E0" w:rsidRDefault="00346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6" w:rsidRDefault="00F65C9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6" w:rsidRDefault="00F65C9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96" w:rsidRDefault="00F65C9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034B8"/>
    <w:multiLevelType w:val="hybridMultilevel"/>
    <w:tmpl w:val="5DDE788C"/>
    <w:lvl w:ilvl="0" w:tplc="E08886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ED1B16"/>
    <w:multiLevelType w:val="hybridMultilevel"/>
    <w:tmpl w:val="5290F188"/>
    <w:lvl w:ilvl="0" w:tplc="B6624A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B94"/>
    <w:rsid w:val="000635A4"/>
    <w:rsid w:val="0018266F"/>
    <w:rsid w:val="002F393B"/>
    <w:rsid w:val="00327CFD"/>
    <w:rsid w:val="003468E0"/>
    <w:rsid w:val="004A48EA"/>
    <w:rsid w:val="004B297B"/>
    <w:rsid w:val="00510B94"/>
    <w:rsid w:val="00835F14"/>
    <w:rsid w:val="0087223C"/>
    <w:rsid w:val="00937299"/>
    <w:rsid w:val="00BD493C"/>
    <w:rsid w:val="00C71953"/>
    <w:rsid w:val="00D22AF7"/>
    <w:rsid w:val="00F65C96"/>
    <w:rsid w:val="00FA3D42"/>
    <w:rsid w:val="00FD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hadow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23C"/>
  </w:style>
  <w:style w:type="paragraph" w:styleId="Titre1">
    <w:name w:val="heading 1"/>
    <w:basedOn w:val="Normal"/>
    <w:next w:val="Normal"/>
    <w:qFormat/>
    <w:rsid w:val="0087223C"/>
    <w:pPr>
      <w:keepNext/>
      <w:outlineLvl w:val="0"/>
    </w:pPr>
    <w:rPr>
      <w:rFonts w:ascii="Zurich Ex BT" w:hAnsi="Zurich Ex BT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87223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87223C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87223C"/>
    <w:rPr>
      <w:color w:val="0000FF"/>
      <w:u w:val="single"/>
    </w:rPr>
  </w:style>
  <w:style w:type="paragraph" w:styleId="Corpsdetexte">
    <w:name w:val="Body Text"/>
    <w:basedOn w:val="Normal"/>
    <w:rsid w:val="0087223C"/>
    <w:rPr>
      <w:rFonts w:ascii="Zurich Ex BT" w:hAnsi="Zurich Ex B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cacot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6\MECAcote\COURRIER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COURRIER.dot</Template>
  <TotalTime>4</TotalTime>
  <Pages>2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NORMAL </vt:lpstr>
    </vt:vector>
  </TitlesOfParts>
  <Company>MECApharm</Company>
  <LinksUpToDate>false</LinksUpToDate>
  <CharactersWithSpaces>735</CharactersWithSpaces>
  <SharedDoc>false</SharedDoc>
  <HLinks>
    <vt:vector size="18" baseType="variant">
      <vt:variant>
        <vt:i4>6029392</vt:i4>
      </vt:variant>
      <vt:variant>
        <vt:i4>6</vt:i4>
      </vt:variant>
      <vt:variant>
        <vt:i4>0</vt:i4>
      </vt:variant>
      <vt:variant>
        <vt:i4>5</vt:i4>
      </vt:variant>
      <vt:variant>
        <vt:lpwstr>http://www.mecacote.com/</vt:lpwstr>
      </vt:variant>
      <vt:variant>
        <vt:lpwstr/>
      </vt:variant>
      <vt:variant>
        <vt:i4>1900579</vt:i4>
      </vt:variant>
      <vt:variant>
        <vt:i4>3</vt:i4>
      </vt:variant>
      <vt:variant>
        <vt:i4>0</vt:i4>
      </vt:variant>
      <vt:variant>
        <vt:i4>5</vt:i4>
      </vt:variant>
      <vt:variant>
        <vt:lpwstr>mailto:vincentblondeau@gmail.com</vt:lpwstr>
      </vt:variant>
      <vt:variant>
        <vt:lpwstr/>
      </vt:variant>
      <vt:variant>
        <vt:i4>1048678</vt:i4>
      </vt:variant>
      <vt:variant>
        <vt:i4>0</vt:i4>
      </vt:variant>
      <vt:variant>
        <vt:i4>0</vt:i4>
      </vt:variant>
      <vt:variant>
        <vt:i4>5</vt:i4>
      </vt:variant>
      <vt:variant>
        <vt:lpwstr>mailto:vincent.blondeau@wanadoo.fr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</dc:title>
  <dc:subject/>
  <dc:creator>Vincent BLONDEAU</dc:creator>
  <cp:keywords/>
  <cp:lastModifiedBy>Vincent BLONDEAU</cp:lastModifiedBy>
  <cp:revision>3</cp:revision>
  <cp:lastPrinted>2010-08-19T06:14:00Z</cp:lastPrinted>
  <dcterms:created xsi:type="dcterms:W3CDTF">2010-06-23T11:10:00Z</dcterms:created>
  <dcterms:modified xsi:type="dcterms:W3CDTF">2010-08-19T06:16:00Z</dcterms:modified>
</cp:coreProperties>
</file>